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F1" w:rsidRDefault="00DA01F1" w:rsidP="00DA01F1">
      <w:pPr>
        <w:pStyle w:val="ZRIKopzondernummer"/>
      </w:pPr>
      <w:bookmarkStart w:id="0" w:name="_Toc347310051"/>
      <w:bookmarkStart w:id="1" w:name="_Toc354662390"/>
      <w:bookmarkStart w:id="2" w:name="_Toc355018160"/>
      <w:bookmarkStart w:id="3" w:name="_Toc403116732"/>
      <w:r>
        <w:t xml:space="preserve">Bijlage </w:t>
      </w:r>
      <w:r w:rsidR="00E45C97">
        <w:t>3</w:t>
      </w:r>
      <w:r>
        <w:t xml:space="preserve">: </w:t>
      </w:r>
      <w:r w:rsidR="004956FA">
        <w:t xml:space="preserve">Model </w:t>
      </w:r>
      <w:r w:rsidR="00B57B19">
        <w:t>p</w:t>
      </w:r>
      <w:r>
        <w:t>rojectgegevens</w:t>
      </w:r>
      <w:bookmarkEnd w:id="0"/>
      <w:bookmarkEnd w:id="1"/>
      <w:bookmarkEnd w:id="2"/>
      <w:bookmarkEnd w:id="3"/>
    </w:p>
    <w:p w:rsidR="00F70689" w:rsidRDefault="00F70689" w:rsidP="00DA01F1"/>
    <w:p w:rsidR="00DA01F1" w:rsidRDefault="00DA01F1" w:rsidP="00DA01F1">
      <w:r>
        <w:t xml:space="preserve">Onderstaand model bevat de in te dienen projectgegevens van </w:t>
      </w:r>
      <w:r w:rsidR="0042643D">
        <w:t>ee</w:t>
      </w:r>
      <w:r>
        <w:t>n te dienen referentie. G</w:t>
      </w:r>
      <w:r>
        <w:t>e</w:t>
      </w:r>
      <w:r>
        <w:t xml:space="preserve">bruik van het </w:t>
      </w:r>
      <w:r w:rsidR="0042643D">
        <w:t>model</w:t>
      </w:r>
      <w:r>
        <w:t xml:space="preserve"> als zodanig is facultatief.</w:t>
      </w:r>
    </w:p>
    <w:p w:rsidR="00DA01F1" w:rsidRPr="007C3A40" w:rsidRDefault="00DA01F1" w:rsidP="00DA01F1">
      <w:pPr>
        <w:rPr>
          <w:b/>
        </w:rPr>
      </w:pPr>
    </w:p>
    <w:tbl>
      <w:tblPr>
        <w:tblW w:w="7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2"/>
        <w:gridCol w:w="3679"/>
        <w:gridCol w:w="1415"/>
      </w:tblGrid>
      <w:tr w:rsidR="00DA01F1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Default="00DA01F1" w:rsidP="00E36807">
            <w:r>
              <w:t>Naam project:</w:t>
            </w:r>
          </w:p>
        </w:tc>
        <w:tc>
          <w:tcPr>
            <w:tcW w:w="5094" w:type="dxa"/>
            <w:gridSpan w:val="2"/>
          </w:tcPr>
          <w:p w:rsidR="00DA01F1" w:rsidRDefault="00DA01F1" w:rsidP="00E36807"/>
        </w:tc>
      </w:tr>
      <w:tr w:rsidR="00DA01F1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Default="00DA01F1" w:rsidP="00E36807">
            <w:r>
              <w:t xml:space="preserve">Plaats project: </w:t>
            </w:r>
          </w:p>
        </w:tc>
        <w:tc>
          <w:tcPr>
            <w:tcW w:w="5094" w:type="dxa"/>
            <w:gridSpan w:val="2"/>
          </w:tcPr>
          <w:p w:rsidR="00DA01F1" w:rsidRDefault="00DA01F1" w:rsidP="00E36807"/>
        </w:tc>
      </w:tr>
      <w:tr w:rsidR="00DA01F1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Default="00573964" w:rsidP="00E36807">
            <w:r>
              <w:t>Omvang</w:t>
            </w:r>
            <w:r w:rsidR="00DA01F1">
              <w:t xml:space="preserve"> (</w:t>
            </w:r>
            <w:proofErr w:type="spellStart"/>
            <w:r w:rsidR="00DA01F1">
              <w:t>bvo</w:t>
            </w:r>
            <w:proofErr w:type="spellEnd"/>
            <w:r w:rsidR="00DA01F1">
              <w:t xml:space="preserve">) </w:t>
            </w:r>
          </w:p>
        </w:tc>
        <w:tc>
          <w:tcPr>
            <w:tcW w:w="5094" w:type="dxa"/>
            <w:gridSpan w:val="2"/>
          </w:tcPr>
          <w:p w:rsidR="00762500" w:rsidRDefault="00DA01F1" w:rsidP="00762500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DA01F1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Default="00DA01F1" w:rsidP="00DA01F1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:rsidR="00DA01F1" w:rsidRDefault="00DA01F1" w:rsidP="00E36807">
            <w:r>
              <w:t>€</w:t>
            </w:r>
          </w:p>
        </w:tc>
        <w:tc>
          <w:tcPr>
            <w:tcW w:w="1415" w:type="dxa"/>
            <w:tcBorders>
              <w:left w:val="nil"/>
            </w:tcBorders>
          </w:tcPr>
          <w:p w:rsidR="00DA01F1" w:rsidRDefault="00DA01F1" w:rsidP="00E36807">
            <w:pPr>
              <w:jc w:val="right"/>
            </w:pPr>
            <w:r>
              <w:t>exclusief btw</w:t>
            </w:r>
          </w:p>
        </w:tc>
      </w:tr>
      <w:tr w:rsidR="00DA01F1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Default="00E14593" w:rsidP="00E36807">
            <w:r>
              <w:t>Sloop/sanering periode</w:t>
            </w:r>
          </w:p>
        </w:tc>
        <w:tc>
          <w:tcPr>
            <w:tcW w:w="5094" w:type="dxa"/>
            <w:gridSpan w:val="2"/>
          </w:tcPr>
          <w:p w:rsidR="00DA01F1" w:rsidRDefault="00DA01F1" w:rsidP="00E36807"/>
        </w:tc>
      </w:tr>
      <w:tr w:rsidR="00DA01F1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Default="00DA01F1" w:rsidP="00E36807">
            <w:r>
              <w:t>Naam opdrachtnemer:</w:t>
            </w:r>
          </w:p>
        </w:tc>
        <w:tc>
          <w:tcPr>
            <w:tcW w:w="5094" w:type="dxa"/>
            <w:gridSpan w:val="2"/>
          </w:tcPr>
          <w:p w:rsidR="00DA01F1" w:rsidRDefault="00DA01F1" w:rsidP="00E36807"/>
        </w:tc>
      </w:tr>
      <w:tr w:rsidR="00DA01F1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Default="00DA01F1" w:rsidP="00E36807">
            <w:r>
              <w:t>Naam opdrachtgever:</w:t>
            </w:r>
          </w:p>
        </w:tc>
        <w:tc>
          <w:tcPr>
            <w:tcW w:w="5094" w:type="dxa"/>
            <w:gridSpan w:val="2"/>
          </w:tcPr>
          <w:p w:rsidR="00DA01F1" w:rsidRDefault="00DA01F1" w:rsidP="00E36807"/>
        </w:tc>
      </w:tr>
      <w:tr w:rsidR="00DA01F1" w:rsidTr="00E3680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DA01F1" w:rsidRDefault="00DA01F1" w:rsidP="00E36807">
            <w:r>
              <w:t>Adres en contactgegevens opdrachtgever:</w:t>
            </w:r>
          </w:p>
        </w:tc>
        <w:tc>
          <w:tcPr>
            <w:tcW w:w="5094" w:type="dxa"/>
            <w:gridSpan w:val="2"/>
          </w:tcPr>
          <w:p w:rsidR="00DA01F1" w:rsidRDefault="00DA01F1" w:rsidP="00E36807"/>
        </w:tc>
      </w:tr>
      <w:tr w:rsidR="00DA01F1" w:rsidTr="00E36807">
        <w:tc>
          <w:tcPr>
            <w:tcW w:w="7466" w:type="dxa"/>
            <w:gridSpan w:val="3"/>
            <w:tcBorders>
              <w:top w:val="nil"/>
              <w:left w:val="nil"/>
              <w:right w:val="nil"/>
            </w:tcBorders>
          </w:tcPr>
          <w:p w:rsidR="00DA01F1" w:rsidRDefault="00DA01F1" w:rsidP="00E36807"/>
          <w:p w:rsidR="00DA01F1" w:rsidRDefault="00DA01F1" w:rsidP="00E36807">
            <w:r>
              <w:t>Beknopte beschrijving:</w:t>
            </w:r>
          </w:p>
        </w:tc>
      </w:tr>
      <w:tr w:rsidR="00DA01F1" w:rsidTr="00E36807">
        <w:tc>
          <w:tcPr>
            <w:tcW w:w="7466" w:type="dxa"/>
            <w:gridSpan w:val="3"/>
          </w:tcPr>
          <w:p w:rsidR="00DA01F1" w:rsidRDefault="00DA01F1" w:rsidP="00E36807"/>
          <w:p w:rsidR="00DA01F1" w:rsidRDefault="00DA01F1" w:rsidP="00E36807"/>
          <w:p w:rsidR="00DA01F1" w:rsidRDefault="00DA01F1" w:rsidP="00E36807"/>
        </w:tc>
      </w:tr>
      <w:tr w:rsidR="00DA01F1" w:rsidTr="00E36807">
        <w:tc>
          <w:tcPr>
            <w:tcW w:w="7466" w:type="dxa"/>
            <w:gridSpan w:val="3"/>
            <w:tcBorders>
              <w:left w:val="nil"/>
              <w:right w:val="nil"/>
            </w:tcBorders>
          </w:tcPr>
          <w:p w:rsidR="00DA01F1" w:rsidRDefault="00DA01F1" w:rsidP="00E36807"/>
          <w:p w:rsidR="00DA01F1" w:rsidRDefault="00DA01F1" w:rsidP="00E36807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 w:rsidR="00573964">
              <w:t>: (bij</w:t>
            </w:r>
            <w:r>
              <w:t xml:space="preserve"> uitvoering in co</w:t>
            </w:r>
            <w:r>
              <w:t>m</w:t>
            </w:r>
            <w:r>
              <w:t>binatie het eigen aandeel)</w:t>
            </w:r>
          </w:p>
        </w:tc>
      </w:tr>
      <w:tr w:rsidR="00DA01F1" w:rsidTr="00E36807">
        <w:tc>
          <w:tcPr>
            <w:tcW w:w="7466" w:type="dxa"/>
            <w:gridSpan w:val="3"/>
          </w:tcPr>
          <w:p w:rsidR="00DA01F1" w:rsidRDefault="00DA01F1" w:rsidP="00E36807"/>
          <w:p w:rsidR="00DA01F1" w:rsidRDefault="00DA01F1" w:rsidP="00E36807"/>
          <w:p w:rsidR="00DA01F1" w:rsidRDefault="00DA01F1" w:rsidP="00E36807"/>
        </w:tc>
      </w:tr>
      <w:tr w:rsidR="00DA01F1" w:rsidTr="00E36807">
        <w:tc>
          <w:tcPr>
            <w:tcW w:w="7466" w:type="dxa"/>
            <w:gridSpan w:val="3"/>
            <w:tcBorders>
              <w:left w:val="nil"/>
              <w:right w:val="nil"/>
            </w:tcBorders>
          </w:tcPr>
          <w:p w:rsidR="00DA01F1" w:rsidRDefault="00DA01F1" w:rsidP="00E36807"/>
          <w:p w:rsidR="00DA01F1" w:rsidRDefault="00DA01F1" w:rsidP="00E36807">
            <w:r>
              <w:t>Typerend beeldmateriaal (mag ook separaat meegeleverd worden):</w:t>
            </w:r>
          </w:p>
        </w:tc>
      </w:tr>
      <w:tr w:rsidR="00DA01F1" w:rsidTr="00E36807">
        <w:tc>
          <w:tcPr>
            <w:tcW w:w="7466" w:type="dxa"/>
            <w:gridSpan w:val="3"/>
          </w:tcPr>
          <w:p w:rsidR="00DA01F1" w:rsidRDefault="00DA01F1" w:rsidP="00E36807"/>
          <w:p w:rsidR="00DA01F1" w:rsidRDefault="00DA01F1" w:rsidP="00E36807"/>
          <w:p w:rsidR="00DA01F1" w:rsidRDefault="00DA01F1" w:rsidP="00E36807"/>
        </w:tc>
      </w:tr>
    </w:tbl>
    <w:p w:rsidR="00DA01F1" w:rsidRDefault="00DA01F1" w:rsidP="00DA01F1"/>
    <w:p w:rsidR="006413B9" w:rsidRDefault="006413B9">
      <w:pPr>
        <w:spacing w:line="240" w:lineRule="auto"/>
      </w:pPr>
    </w:p>
    <w:sectPr w:rsidR="006413B9" w:rsidSect="0065273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175" w:right="851" w:bottom="1418" w:left="340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389" w:rsidRDefault="00FB2389">
      <w:r>
        <w:separator/>
      </w:r>
    </w:p>
  </w:endnote>
  <w:endnote w:type="continuationSeparator" w:id="0">
    <w:p w:rsidR="00FB2389" w:rsidRDefault="00FB2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ZLG Swift">
    <w:altName w:val="Courier New"/>
    <w:charset w:val="00"/>
    <w:family w:val="auto"/>
    <w:pitch w:val="variable"/>
    <w:sig w:usb0="00000003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389" w:rsidRDefault="00CF39C8">
    <w:pPr>
      <w:pStyle w:val="Voetteks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567.7pt;margin-top:811.95pt;width:18.95pt;height:14.15pt;z-index:-251655680;mso-position-horizontal-relative:page;mso-position-vertical-relative:page" filled="f" stroked="f">
          <v:textbox style="mso-next-textbox:#_x0000_s2072" inset="0,0,0,0">
            <w:txbxContent>
              <w:p w:rsidR="00FB2389" w:rsidRPr="00A55935" w:rsidRDefault="00CF39C8" w:rsidP="00F509A3">
                <w:pPr>
                  <w:rPr>
                    <w:color w:val="FFFFFF" w:themeColor="background1"/>
                    <w:sz w:val="12"/>
                    <w:szCs w:val="12"/>
                  </w:rPr>
                </w:pPr>
                <w:fldSimple w:instr=" DOCPROPERTY  Category  \* MERGEFORMAT ">
                  <w:r w:rsidR="00652739" w:rsidRPr="00652739">
                    <w:rPr>
                      <w:color w:val="FFFFFF" w:themeColor="background1"/>
                      <w:sz w:val="12"/>
                      <w:szCs w:val="12"/>
                    </w:rPr>
                    <w:t>v0.99 W07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389" w:rsidRDefault="00CF39C8">
    <w:pPr>
      <w:pStyle w:val="Voetteks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567.7pt;margin-top:797.75pt;width:18.95pt;height:14.15pt;z-index:-251654656;mso-position-horizontal-relative:page;mso-position-vertical-relative:page" filled="f" stroked="f">
          <v:textbox style="mso-next-textbox:#_x0000_s2077" inset="0,0,0,0">
            <w:txbxContent>
              <w:p w:rsidR="00FB2389" w:rsidRPr="00A55935" w:rsidRDefault="00CF39C8" w:rsidP="00A55935">
                <w:pPr>
                  <w:rPr>
                    <w:color w:val="FFFFFF" w:themeColor="background1"/>
                    <w:sz w:val="12"/>
                    <w:szCs w:val="12"/>
                  </w:rPr>
                </w:pPr>
                <w:fldSimple w:instr=" DOCPROPERTY  Category  \* MERGEFORMAT ">
                  <w:r w:rsidR="00652739" w:rsidRPr="00652739">
                    <w:rPr>
                      <w:color w:val="FFFFFF" w:themeColor="background1"/>
                      <w:sz w:val="12"/>
                      <w:szCs w:val="12"/>
                    </w:rPr>
                    <w:t>v0.99 W07</w:t>
                  </w:r>
                </w:fldSimple>
              </w:p>
            </w:txbxContent>
          </v:textbox>
          <w10:wrap anchorx="page" anchory="page"/>
        </v:shape>
      </w:pict>
    </w:r>
    <w:r>
      <w:rPr>
        <w:noProof/>
      </w:rPr>
      <w:pict>
        <v:shape id="_x0000_s2071" type="#_x0000_t202" style="position:absolute;margin-left:552.85pt;margin-top:808pt;width:18.95pt;height:14.15pt;z-index:-251656704;mso-position-horizontal-relative:page;mso-position-vertical-relative:page" filled="f" stroked="f">
          <v:textbox style="mso-next-textbox:#_x0000_s2071" inset="0,0,0,0">
            <w:txbxContent>
              <w:p w:rsidR="00FB2389" w:rsidRPr="00D96769" w:rsidRDefault="00CF39C8" w:rsidP="00F509A3">
                <w:pPr>
                  <w:rPr>
                    <w:color w:val="FFFFFF" w:themeColor="background1"/>
                    <w:sz w:val="12"/>
                    <w:szCs w:val="12"/>
                  </w:rPr>
                </w:pPr>
                <w:fldSimple w:instr=" DOCPROPERTY  Category  \* MERGEFORMAT ">
                  <w:r w:rsidR="00652739" w:rsidRPr="00652739">
                    <w:rPr>
                      <w:color w:val="FFFFFF" w:themeColor="background1"/>
                      <w:sz w:val="12"/>
                      <w:szCs w:val="12"/>
                    </w:rPr>
                    <w:t>v0.99 W07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389" w:rsidRDefault="00FB2389">
      <w:r>
        <w:separator/>
      </w:r>
    </w:p>
  </w:footnote>
  <w:footnote w:type="continuationSeparator" w:id="0">
    <w:p w:rsidR="00FB2389" w:rsidRDefault="00FB2389">
      <w:r>
        <w:continuationSeparator/>
      </w:r>
    </w:p>
  </w:footnote>
  <w:footnote w:id="1">
    <w:p w:rsidR="00FB2389" w:rsidRPr="008B565C" w:rsidRDefault="00FB2389" w:rsidP="00DA01F1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389" w:rsidRDefault="00CF39C8">
    <w:r>
      <w:pict>
        <v:group id="GEN_LogoPrimary1" o:spid="_x0000_s2085" style="position:absolute;margin-left:31.2pt;margin-top:0;width:565.3pt;height:147.9pt;z-index:-251650560;mso-position-horizontal-relative:page;mso-position-vertical-relative:page" coordorigin="680,57" coordsize="11306,29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6" type="#_x0000_t75" style="position:absolute;left:8590;top:57;width:3396;height:276;mso-position-horizontal-relative:page;mso-position-vertical-relative:page">
            <v:imagedata r:id="rId1" o:title="logozriboven"/>
          </v:shape>
          <v:shape id="_x0000_s2087" type="#_x0000_t75" style="position:absolute;left:680;top:57;width:3362;height:2958;mso-position-horizontal-relative:page;mso-position-vertical-relative:page">
            <v:imagedata r:id="rId2" o:title="Kopie van LOGO kopie"/>
          </v:shape>
          <w10:wrap anchorx="page" anchory="page"/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04.75pt;margin-top:85.05pt;width:105.35pt;height:42.6pt;z-index:251657728;mso-position-horizontal-relative:page;mso-position-vertical-relative:page" filled="f" stroked="f">
          <v:textbox style="mso-next-textbox:#_x0000_s2069" inset="0,0">
            <w:txbxContent>
              <w:p w:rsidR="00FB2389" w:rsidRDefault="00FB2389" w:rsidP="00B70528">
                <w:pPr>
                  <w:spacing w:line="240" w:lineRule="auto"/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datum</w:t>
                </w:r>
              </w:p>
              <w:p w:rsidR="00FB2389" w:rsidRPr="002B2976" w:rsidRDefault="00CF39C8" w:rsidP="00E23EF5">
                <w:fldSimple w:instr=" DOCPROPERTY  &quot;ZRI Documentdatum&quot; \@ &quot;dd-MM-yyyy&quot; \* MERGEFORMAT ">
                  <w:r w:rsidR="00652739">
                    <w:t>07-11-2014</w:t>
                  </w:r>
                </w:fldSimple>
              </w:p>
            </w:txbxContent>
          </v:textbox>
          <w10:wrap anchorx="page" anchory="page"/>
        </v:shape>
      </w:pict>
    </w:r>
    <w:r>
      <w:rPr>
        <w:noProof/>
      </w:rPr>
      <w:pict>
        <v:shape id="_x0000_s2067" type="#_x0000_t202" style="position:absolute;margin-left:304.75pt;margin-top:36.85pt;width:105.35pt;height:42.6pt;z-index:251655680;mso-position-horizontal-relative:page;mso-position-vertical-relative:page" filled="f" stroked="f">
          <v:textbox style="mso-next-textbox:#_x0000_s2067" inset="0,0">
            <w:txbxContent>
              <w:p w:rsidR="00FB2389" w:rsidRDefault="00FB2389" w:rsidP="005C1C7A">
                <w:pPr>
                  <w:spacing w:line="240" w:lineRule="auto"/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documentcode</w:t>
                </w:r>
              </w:p>
              <w:p w:rsidR="00FB2389" w:rsidRPr="002B2976" w:rsidRDefault="00CF39C8" w:rsidP="00E23EF5">
                <w:fldSimple w:instr=" TITLE   \* MERGEFORMAT ">
                  <w:r w:rsidR="00652739">
                    <w:t>UAN1405R001</w:t>
                  </w:r>
                </w:fldSimple>
              </w:p>
            </w:txbxContent>
          </v:textbox>
          <w10:wrap anchorx="page" anchory="page"/>
        </v:shape>
      </w:pict>
    </w:r>
    <w:r>
      <w:rPr>
        <w:noProof/>
      </w:rPr>
      <w:pict>
        <v:shape id="_x0000_s2066" type="#_x0000_t202" style="position:absolute;margin-left:425.25pt;margin-top:36.85pt;width:71pt;height:42.6pt;z-index:251654656;mso-position-horizontal-relative:page;mso-position-vertical-relative:page" filled="f" stroked="f">
          <v:textbox style="mso-next-textbox:#_x0000_s2066" inset="0,0">
            <w:txbxContent>
              <w:p w:rsidR="00FB2389" w:rsidRDefault="00FB2389" w:rsidP="005C1C7A">
                <w:pPr>
                  <w:spacing w:line="240" w:lineRule="auto"/>
                  <w:rPr>
                    <w:b/>
                    <w:sz w:val="14"/>
                  </w:rPr>
                </w:pPr>
                <w:r w:rsidRPr="006578A6">
                  <w:rPr>
                    <w:b/>
                    <w:sz w:val="14"/>
                  </w:rPr>
                  <w:t>pagina</w:t>
                </w:r>
              </w:p>
              <w:p w:rsidR="00FB2389" w:rsidRPr="002B2976" w:rsidRDefault="00CF39C8" w:rsidP="00E23EF5">
                <w:fldSimple w:instr=" PAGE   \* MERGEFORMAT ">
                  <w:r w:rsidR="0003341A">
                    <w:rPr>
                      <w:noProof/>
                    </w:rPr>
                    <w:t>2</w:t>
                  </w:r>
                </w:fldSimple>
                <w:r w:rsidR="00FB2389">
                  <w:t>/</w:t>
                </w:r>
                <w:fldSimple w:instr=" NUMPAGES   \* MERGEFORMAT ">
                  <w:r w:rsidR="0003341A">
                    <w:rPr>
                      <w:noProof/>
                    </w:rPr>
                    <w:t>21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389" w:rsidRDefault="00CF39C8">
    <w:r>
      <w:rPr>
        <w:noProof/>
      </w:rPr>
      <w:pict>
        <v:group id="GEN_LogoFirstPage1" o:spid="_x0000_s2082" style="position:absolute;margin-left:31.2pt;margin-top:0;width:565.3pt;height:147.9pt;z-index:-251652608;mso-position-horizontal-relative:page;mso-position-vertical-relative:page" coordorigin="680,57" coordsize="11306,29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3" type="#_x0000_t75" style="position:absolute;left:8590;top:57;width:3396;height:276;mso-position-horizontal-relative:page;mso-position-vertical-relative:page">
            <v:imagedata r:id="rId1" o:title="logozriboven"/>
          </v:shape>
          <v:shape id="_x0000_s2084" type="#_x0000_t75" style="position:absolute;left:680;top:57;width:3362;height:2958;mso-position-horizontal-relative:page;mso-position-vertical-relative:page">
            <v:imagedata r:id="rId2" o:title="Kopie van LOGO kopie"/>
          </v:shape>
          <w10:wrap anchorx="page" anchory="page"/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425.25pt;margin-top:36.85pt;width:71pt;height:42.6pt;z-index:251658752;mso-position-horizontal-relative:page;mso-position-vertical-relative:page" filled="f" stroked="f">
          <v:textbox style="mso-next-textbox:#_x0000_s2070" inset="0,0">
            <w:txbxContent>
              <w:p w:rsidR="00FB2389" w:rsidRPr="005C674D" w:rsidRDefault="00FB2389" w:rsidP="008A3186">
                <w:pPr>
                  <w:spacing w:line="240" w:lineRule="auto"/>
                  <w:rPr>
                    <w:b/>
                    <w:sz w:val="20"/>
                    <w:szCs w:val="20"/>
                  </w:rPr>
                </w:pPr>
                <w:r w:rsidRPr="005C674D">
                  <w:rPr>
                    <w:b/>
                    <w:sz w:val="20"/>
                    <w:szCs w:val="20"/>
                  </w:rPr>
                  <w:t>adviseurs</w:t>
                </w:r>
              </w:p>
              <w:p w:rsidR="00FB2389" w:rsidRPr="005C674D" w:rsidRDefault="00FB2389" w:rsidP="008A3186">
                <w:pPr>
                  <w:spacing w:line="240" w:lineRule="auto"/>
                  <w:rPr>
                    <w:sz w:val="20"/>
                    <w:szCs w:val="20"/>
                  </w:rPr>
                </w:pPr>
                <w:r w:rsidRPr="005C674D">
                  <w:rPr>
                    <w:b/>
                    <w:sz w:val="20"/>
                    <w:szCs w:val="20"/>
                  </w:rPr>
                  <w:t>ingenieurs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68" type="#_x0000_t202" style="position:absolute;margin-left:425.25pt;margin-top:107.75pt;width:71pt;height:42.6pt;z-index:251656704;mso-position-horizontal-relative:page;mso-position-vertical-relative:page" filled="f" stroked="f">
          <v:textbox style="mso-next-textbox:#_x0000_s2068" inset="0,0">
            <w:txbxContent>
              <w:p w:rsidR="00FB2389" w:rsidRDefault="00FB2389" w:rsidP="00456F9D">
                <w:pPr>
                  <w:spacing w:line="240" w:lineRule="auto"/>
                  <w:rPr>
                    <w:b/>
                    <w:sz w:val="14"/>
                  </w:rPr>
                </w:pPr>
                <w:r w:rsidRPr="006578A6">
                  <w:rPr>
                    <w:b/>
                    <w:sz w:val="14"/>
                  </w:rPr>
                  <w:t>pagina</w:t>
                </w:r>
              </w:p>
              <w:p w:rsidR="00FB2389" w:rsidRPr="002B2976" w:rsidRDefault="00CF39C8" w:rsidP="00456F9D">
                <w:pPr>
                  <w:spacing w:line="240" w:lineRule="exact"/>
                  <w:rPr>
                    <w:szCs w:val="18"/>
                  </w:rPr>
                </w:pPr>
                <w:r>
                  <w:rPr>
                    <w:szCs w:val="18"/>
                  </w:rPr>
                  <w:fldChar w:fldCharType="begin"/>
                </w:r>
                <w:r w:rsidR="00FB2389">
                  <w:rPr>
                    <w:szCs w:val="18"/>
                  </w:rPr>
                  <w:instrText xml:space="preserve"> PAGE   \* MERGEFORMAT </w:instrText>
                </w:r>
                <w:r>
                  <w:rPr>
                    <w:szCs w:val="18"/>
                  </w:rPr>
                  <w:fldChar w:fldCharType="separate"/>
                </w:r>
                <w:r w:rsidR="0003341A">
                  <w:rPr>
                    <w:noProof/>
                    <w:szCs w:val="18"/>
                  </w:rPr>
                  <w:t>1</w:t>
                </w:r>
                <w:r>
                  <w:rPr>
                    <w:szCs w:val="18"/>
                  </w:rPr>
                  <w:fldChar w:fldCharType="end"/>
                </w:r>
                <w:r w:rsidR="00FB2389">
                  <w:rPr>
                    <w:szCs w:val="18"/>
                  </w:rPr>
                  <w:t>/</w:t>
                </w:r>
                <w:fldSimple w:instr=" NUMPAGES   \* MERGEFORMAT ">
                  <w:r w:rsidR="0003341A" w:rsidRPr="0003341A">
                    <w:rPr>
                      <w:noProof/>
                      <w:szCs w:val="18"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6DD4"/>
    <w:multiLevelType w:val="hybridMultilevel"/>
    <w:tmpl w:val="156ADDE4"/>
    <w:lvl w:ilvl="0" w:tplc="6B32DC7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B0D85"/>
    <w:multiLevelType w:val="hybridMultilevel"/>
    <w:tmpl w:val="68608516"/>
    <w:lvl w:ilvl="0" w:tplc="B9FEB5C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7E66F2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">
    <w:nsid w:val="0D2A352A"/>
    <w:multiLevelType w:val="hybridMultilevel"/>
    <w:tmpl w:val="6FEE7A1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5B24B7"/>
    <w:multiLevelType w:val="hybridMultilevel"/>
    <w:tmpl w:val="ED00C44A"/>
    <w:lvl w:ilvl="0" w:tplc="7E363ECE">
      <w:numFmt w:val="bullet"/>
      <w:lvlText w:val="-"/>
      <w:lvlJc w:val="left"/>
      <w:pPr>
        <w:ind w:left="720" w:hanging="360"/>
      </w:pPr>
      <w:rPr>
        <w:rFonts w:ascii="Corbel" w:eastAsia="Times New Roman" w:hAnsi="Corbel" w:cs="Corbe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708F8"/>
    <w:multiLevelType w:val="hybridMultilevel"/>
    <w:tmpl w:val="C7AA37F4"/>
    <w:lvl w:ilvl="0" w:tplc="814E3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68A34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7F805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ECE0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381C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58E4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C429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AAE2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0AE8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A472D2"/>
    <w:multiLevelType w:val="multilevel"/>
    <w:tmpl w:val="EC4A9BD4"/>
    <w:numStyleLink w:val="ZRIOpsommingstekens"/>
  </w:abstractNum>
  <w:abstractNum w:abstractNumId="7">
    <w:nsid w:val="16AA2E6E"/>
    <w:multiLevelType w:val="hybridMultilevel"/>
    <w:tmpl w:val="B80E6E18"/>
    <w:lvl w:ilvl="0" w:tplc="FFFFFFFF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E4572C"/>
    <w:multiLevelType w:val="hybridMultilevel"/>
    <w:tmpl w:val="E41ED00C"/>
    <w:lvl w:ilvl="0" w:tplc="B9FEB5C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1133"/>
        </w:tabs>
        <w:ind w:left="1133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BF30208"/>
    <w:multiLevelType w:val="multilevel"/>
    <w:tmpl w:val="EC4A9BD4"/>
    <w:numStyleLink w:val="ZRIOpsommingstekens"/>
  </w:abstractNum>
  <w:abstractNum w:abstractNumId="11">
    <w:nsid w:val="1E000A85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160110"/>
    <w:multiLevelType w:val="multilevel"/>
    <w:tmpl w:val="EC4A9BD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3">
    <w:nsid w:val="22D20167"/>
    <w:multiLevelType w:val="multilevel"/>
    <w:tmpl w:val="EC4A9BD4"/>
    <w:numStyleLink w:val="ZRIOpsommingstekens"/>
  </w:abstractNum>
  <w:abstractNum w:abstractNumId="14">
    <w:nsid w:val="237F6EBF"/>
    <w:multiLevelType w:val="hybridMultilevel"/>
    <w:tmpl w:val="C5DC2D9C"/>
    <w:lvl w:ilvl="0" w:tplc="14BA72C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7712554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02EBD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20AF58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D56F56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6569CD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AC454E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E48668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E701D2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5F031A6"/>
    <w:multiLevelType w:val="hybridMultilevel"/>
    <w:tmpl w:val="D4182CB4"/>
    <w:lvl w:ilvl="0" w:tplc="B9FEB5CE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130003">
      <w:start w:val="1"/>
      <w:numFmt w:val="bullet"/>
      <w:lvlText w:val=""/>
      <w:lvlJc w:val="left"/>
      <w:pPr>
        <w:tabs>
          <w:tab w:val="num" w:pos="646"/>
        </w:tabs>
        <w:ind w:left="646" w:hanging="360"/>
      </w:pPr>
      <w:rPr>
        <w:rFonts w:ascii="Symbol" w:hAnsi="Symbol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A24AB9"/>
    <w:multiLevelType w:val="multilevel"/>
    <w:tmpl w:val="EC4A9BD4"/>
    <w:numStyleLink w:val="ZRIOpsommingstekens"/>
  </w:abstractNum>
  <w:abstractNum w:abstractNumId="17">
    <w:nsid w:val="28852F46"/>
    <w:multiLevelType w:val="hybridMultilevel"/>
    <w:tmpl w:val="B0C4E5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8F334AC"/>
    <w:multiLevelType w:val="hybridMultilevel"/>
    <w:tmpl w:val="AE0CA01C"/>
    <w:lvl w:ilvl="0" w:tplc="B9FEB5C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780DAC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7D073B7"/>
    <w:multiLevelType w:val="hybridMultilevel"/>
    <w:tmpl w:val="236EA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B201C"/>
    <w:multiLevelType w:val="hybridMultilevel"/>
    <w:tmpl w:val="FBAA490E"/>
    <w:lvl w:ilvl="0" w:tplc="C0CC0CDA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9C3F16"/>
    <w:multiLevelType w:val="hybridMultilevel"/>
    <w:tmpl w:val="66FEB114"/>
    <w:lvl w:ilvl="0" w:tplc="A1B0515E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BE255B"/>
    <w:multiLevelType w:val="hybridMultilevel"/>
    <w:tmpl w:val="9014FA40"/>
    <w:lvl w:ilvl="0" w:tplc="DF820BDE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D04338"/>
    <w:multiLevelType w:val="hybridMultilevel"/>
    <w:tmpl w:val="1C44E5B6"/>
    <w:lvl w:ilvl="0" w:tplc="F17CAD0E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D42310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3A609B9"/>
    <w:multiLevelType w:val="multilevel"/>
    <w:tmpl w:val="EC4A9BD4"/>
    <w:numStyleLink w:val="ZRIOpsommingstekens"/>
  </w:abstractNum>
  <w:abstractNum w:abstractNumId="27">
    <w:nsid w:val="44CD296B"/>
    <w:multiLevelType w:val="multilevel"/>
    <w:tmpl w:val="EC4A9BD4"/>
    <w:numStyleLink w:val="ZRIOpsommingstekens"/>
  </w:abstractNum>
  <w:abstractNum w:abstractNumId="28">
    <w:nsid w:val="45ED4D41"/>
    <w:multiLevelType w:val="hybridMultilevel"/>
    <w:tmpl w:val="F8CC60A2"/>
    <w:lvl w:ilvl="0" w:tplc="B9FEB5CE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936545D"/>
    <w:multiLevelType w:val="multilevel"/>
    <w:tmpl w:val="EC4A9BD4"/>
    <w:numStyleLink w:val="ZRIOpsommingstekens"/>
  </w:abstractNum>
  <w:abstractNum w:abstractNumId="30">
    <w:nsid w:val="4BD44C6E"/>
    <w:multiLevelType w:val="hybridMultilevel"/>
    <w:tmpl w:val="D932D152"/>
    <w:lvl w:ilvl="0" w:tplc="B1D60E36">
      <w:start w:val="1"/>
      <w:numFmt w:val="decimal"/>
      <w:lvlText w:val="%1."/>
      <w:lvlJc w:val="left"/>
      <w:pPr>
        <w:ind w:left="720" w:hanging="360"/>
      </w:pPr>
      <w:rPr>
        <w:b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590950"/>
    <w:multiLevelType w:val="multilevel"/>
    <w:tmpl w:val="EC4A9BD4"/>
    <w:numStyleLink w:val="ZRIOpsommingstekens"/>
  </w:abstractNum>
  <w:abstractNum w:abstractNumId="32">
    <w:nsid w:val="4DAE4AAC"/>
    <w:multiLevelType w:val="multilevel"/>
    <w:tmpl w:val="EC4A9BD4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33">
    <w:nsid w:val="59E26B84"/>
    <w:multiLevelType w:val="hybridMultilevel"/>
    <w:tmpl w:val="BBC8658C"/>
    <w:lvl w:ilvl="0" w:tplc="B9FEB5CE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130003">
      <w:start w:val="1"/>
      <w:numFmt w:val="bullet"/>
      <w:lvlText w:val="-"/>
      <w:lvlJc w:val="left"/>
      <w:pPr>
        <w:tabs>
          <w:tab w:val="num" w:pos="646"/>
        </w:tabs>
        <w:ind w:left="646" w:hanging="360"/>
      </w:pPr>
      <w:rPr>
        <w:rFonts w:ascii="Arial" w:hAnsi="Arial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005766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C58640C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6">
    <w:nsid w:val="5C9D3183"/>
    <w:multiLevelType w:val="multilevel"/>
    <w:tmpl w:val="EC4A9BD4"/>
    <w:numStyleLink w:val="ZRIOpsommingstekens"/>
  </w:abstractNum>
  <w:abstractNum w:abstractNumId="37">
    <w:nsid w:val="5F365DD9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3C30BB3"/>
    <w:multiLevelType w:val="multilevel"/>
    <w:tmpl w:val="EC4A9BD4"/>
    <w:numStyleLink w:val="ZRIOpsommingstekens"/>
  </w:abstractNum>
  <w:abstractNum w:abstractNumId="39">
    <w:nsid w:val="6977575C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CDD35D1"/>
    <w:multiLevelType w:val="hybridMultilevel"/>
    <w:tmpl w:val="5CC66BD8"/>
    <w:lvl w:ilvl="0" w:tplc="DFE4AED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326574"/>
    <w:multiLevelType w:val="multilevel"/>
    <w:tmpl w:val="EC4A9BD4"/>
    <w:numStyleLink w:val="ZRIOpsommingstekens"/>
  </w:abstractNum>
  <w:abstractNum w:abstractNumId="42">
    <w:nsid w:val="74B87DCF"/>
    <w:multiLevelType w:val="hybridMultilevel"/>
    <w:tmpl w:val="834ED8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F07B21"/>
    <w:multiLevelType w:val="hybridMultilevel"/>
    <w:tmpl w:val="CB063FAC"/>
    <w:lvl w:ilvl="0" w:tplc="B9FEB5C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ZLG Swift" w:eastAsia="Times New Roman" w:hAnsi="ZLG Swift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784E0B99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8A05298"/>
    <w:multiLevelType w:val="multilevel"/>
    <w:tmpl w:val="EC4A9BD4"/>
    <w:numStyleLink w:val="ZRIOpsommingstekens"/>
  </w:abstractNum>
  <w:abstractNum w:abstractNumId="46">
    <w:nsid w:val="7BBE07FE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9"/>
  </w:num>
  <w:num w:numId="3">
    <w:abstractNumId w:val="12"/>
  </w:num>
  <w:num w:numId="4">
    <w:abstractNumId w:val="5"/>
  </w:num>
  <w:num w:numId="5">
    <w:abstractNumId w:val="9"/>
  </w:num>
  <w:num w:numId="6">
    <w:abstractNumId w:val="15"/>
  </w:num>
  <w:num w:numId="7">
    <w:abstractNumId w:val="24"/>
  </w:num>
  <w:num w:numId="8">
    <w:abstractNumId w:val="7"/>
  </w:num>
  <w:num w:numId="9">
    <w:abstractNumId w:val="33"/>
  </w:num>
  <w:num w:numId="10">
    <w:abstractNumId w:val="8"/>
  </w:num>
  <w:num w:numId="11">
    <w:abstractNumId w:val="18"/>
  </w:num>
  <w:num w:numId="12">
    <w:abstractNumId w:val="45"/>
  </w:num>
  <w:num w:numId="13">
    <w:abstractNumId w:val="1"/>
  </w:num>
  <w:num w:numId="14">
    <w:abstractNumId w:val="14"/>
  </w:num>
  <w:num w:numId="15">
    <w:abstractNumId w:val="28"/>
  </w:num>
  <w:num w:numId="16">
    <w:abstractNumId w:val="43"/>
  </w:num>
  <w:num w:numId="17">
    <w:abstractNumId w:val="0"/>
  </w:num>
  <w:num w:numId="18">
    <w:abstractNumId w:val="29"/>
  </w:num>
  <w:num w:numId="19">
    <w:abstractNumId w:val="22"/>
  </w:num>
  <w:num w:numId="20">
    <w:abstractNumId w:val="2"/>
  </w:num>
  <w:num w:numId="21">
    <w:abstractNumId w:val="32"/>
  </w:num>
  <w:num w:numId="22">
    <w:abstractNumId w:val="35"/>
  </w:num>
  <w:num w:numId="23">
    <w:abstractNumId w:val="13"/>
  </w:num>
  <w:num w:numId="24">
    <w:abstractNumId w:val="23"/>
  </w:num>
  <w:num w:numId="25">
    <w:abstractNumId w:val="21"/>
  </w:num>
  <w:num w:numId="26">
    <w:abstractNumId w:val="5"/>
  </w:num>
  <w:num w:numId="27">
    <w:abstractNumId w:val="16"/>
  </w:num>
  <w:num w:numId="28">
    <w:abstractNumId w:val="20"/>
  </w:num>
  <w:num w:numId="29">
    <w:abstractNumId w:val="3"/>
  </w:num>
  <w:num w:numId="30">
    <w:abstractNumId w:val="34"/>
  </w:num>
  <w:num w:numId="31">
    <w:abstractNumId w:val="39"/>
  </w:num>
  <w:num w:numId="32">
    <w:abstractNumId w:val="37"/>
  </w:num>
  <w:num w:numId="33">
    <w:abstractNumId w:val="46"/>
  </w:num>
  <w:num w:numId="34">
    <w:abstractNumId w:val="6"/>
  </w:num>
  <w:num w:numId="35">
    <w:abstractNumId w:val="31"/>
  </w:num>
  <w:num w:numId="36">
    <w:abstractNumId w:val="41"/>
  </w:num>
  <w:num w:numId="37">
    <w:abstractNumId w:val="27"/>
  </w:num>
  <w:num w:numId="38">
    <w:abstractNumId w:val="40"/>
  </w:num>
  <w:num w:numId="39">
    <w:abstractNumId w:val="26"/>
  </w:num>
  <w:num w:numId="40">
    <w:abstractNumId w:val="42"/>
  </w:num>
  <w:num w:numId="41">
    <w:abstractNumId w:val="30"/>
  </w:num>
  <w:num w:numId="42">
    <w:abstractNumId w:val="38"/>
  </w:num>
  <w:num w:numId="43">
    <w:abstractNumId w:val="4"/>
  </w:num>
  <w:num w:numId="44">
    <w:abstractNumId w:val="36"/>
  </w:num>
  <w:num w:numId="45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</w:num>
  <w:num w:numId="47">
    <w:abstractNumId w:val="25"/>
  </w:num>
  <w:num w:numId="48">
    <w:abstractNumId w:val="19"/>
  </w:num>
  <w:num w:numId="49">
    <w:abstractNumId w:val="44"/>
  </w:num>
  <w:num w:numId="50">
    <w:abstractNumId w:val="11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104"/>
    <o:shapelayout v:ext="edit">
      <o:idmap v:ext="edit" data="2"/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/>
  <w:docVars>
    <w:docVar w:name="Adres_aan" w:val="Onwaar"/>
    <w:docVar w:name="Concept_aan" w:val="Onwaar"/>
    <w:docVar w:name="DocDate" w:val="22-11-2010"/>
    <w:docVar w:name="Logo_aan" w:val="Waar"/>
    <w:docVar w:name="ONRI_aan" w:val="Waar"/>
  </w:docVars>
  <w:rsids>
    <w:rsidRoot w:val="00F96CAA"/>
    <w:rsid w:val="00000570"/>
    <w:rsid w:val="00000C79"/>
    <w:rsid w:val="0000516E"/>
    <w:rsid w:val="000078B8"/>
    <w:rsid w:val="000128EE"/>
    <w:rsid w:val="00016884"/>
    <w:rsid w:val="000225E2"/>
    <w:rsid w:val="00025A4D"/>
    <w:rsid w:val="0003233D"/>
    <w:rsid w:val="0003341A"/>
    <w:rsid w:val="00037CB8"/>
    <w:rsid w:val="00040CD3"/>
    <w:rsid w:val="000419B3"/>
    <w:rsid w:val="00041A1E"/>
    <w:rsid w:val="00042AA8"/>
    <w:rsid w:val="000435B8"/>
    <w:rsid w:val="000445E9"/>
    <w:rsid w:val="0005190A"/>
    <w:rsid w:val="00051C01"/>
    <w:rsid w:val="0005273B"/>
    <w:rsid w:val="00052F58"/>
    <w:rsid w:val="00053C4F"/>
    <w:rsid w:val="000569DB"/>
    <w:rsid w:val="00063E8E"/>
    <w:rsid w:val="00064C4A"/>
    <w:rsid w:val="00065F69"/>
    <w:rsid w:val="000662F8"/>
    <w:rsid w:val="0007059A"/>
    <w:rsid w:val="0007160A"/>
    <w:rsid w:val="00072359"/>
    <w:rsid w:val="00076C4B"/>
    <w:rsid w:val="00076F7F"/>
    <w:rsid w:val="000838CE"/>
    <w:rsid w:val="0008412A"/>
    <w:rsid w:val="00084FF1"/>
    <w:rsid w:val="00086DBD"/>
    <w:rsid w:val="00092409"/>
    <w:rsid w:val="000931D8"/>
    <w:rsid w:val="00094CF0"/>
    <w:rsid w:val="000965D0"/>
    <w:rsid w:val="0009708C"/>
    <w:rsid w:val="000971E8"/>
    <w:rsid w:val="00097EDB"/>
    <w:rsid w:val="000A04A1"/>
    <w:rsid w:val="000A2903"/>
    <w:rsid w:val="000A3268"/>
    <w:rsid w:val="000B2758"/>
    <w:rsid w:val="000B4062"/>
    <w:rsid w:val="000B4951"/>
    <w:rsid w:val="000C69C7"/>
    <w:rsid w:val="000D03C2"/>
    <w:rsid w:val="000D05C5"/>
    <w:rsid w:val="000D24A4"/>
    <w:rsid w:val="000D4BEE"/>
    <w:rsid w:val="000E4957"/>
    <w:rsid w:val="000E63DA"/>
    <w:rsid w:val="000E69D1"/>
    <w:rsid w:val="000F32D4"/>
    <w:rsid w:val="000F3ADA"/>
    <w:rsid w:val="000F450F"/>
    <w:rsid w:val="000F7CD9"/>
    <w:rsid w:val="00100BAE"/>
    <w:rsid w:val="0010293A"/>
    <w:rsid w:val="001051F2"/>
    <w:rsid w:val="00107F8E"/>
    <w:rsid w:val="001119FA"/>
    <w:rsid w:val="00111FAB"/>
    <w:rsid w:val="00112CFE"/>
    <w:rsid w:val="00116DFD"/>
    <w:rsid w:val="001175F5"/>
    <w:rsid w:val="00123333"/>
    <w:rsid w:val="0013144E"/>
    <w:rsid w:val="00141C79"/>
    <w:rsid w:val="00141EA7"/>
    <w:rsid w:val="00143D20"/>
    <w:rsid w:val="00143DD5"/>
    <w:rsid w:val="001508F7"/>
    <w:rsid w:val="00152C36"/>
    <w:rsid w:val="0016360E"/>
    <w:rsid w:val="00164CF4"/>
    <w:rsid w:val="001703C2"/>
    <w:rsid w:val="00171EB3"/>
    <w:rsid w:val="00173212"/>
    <w:rsid w:val="00181BA3"/>
    <w:rsid w:val="0018301A"/>
    <w:rsid w:val="00186B34"/>
    <w:rsid w:val="00187CD1"/>
    <w:rsid w:val="001902CA"/>
    <w:rsid w:val="00190348"/>
    <w:rsid w:val="00190E44"/>
    <w:rsid w:val="00196C8F"/>
    <w:rsid w:val="0019709D"/>
    <w:rsid w:val="001A130F"/>
    <w:rsid w:val="001A1886"/>
    <w:rsid w:val="001A3482"/>
    <w:rsid w:val="001A6937"/>
    <w:rsid w:val="001B1B59"/>
    <w:rsid w:val="001B221C"/>
    <w:rsid w:val="001B2851"/>
    <w:rsid w:val="001B4248"/>
    <w:rsid w:val="001B5758"/>
    <w:rsid w:val="001B639F"/>
    <w:rsid w:val="001B69A2"/>
    <w:rsid w:val="001C0EBB"/>
    <w:rsid w:val="001C1A21"/>
    <w:rsid w:val="001C473A"/>
    <w:rsid w:val="001C75E7"/>
    <w:rsid w:val="001C7986"/>
    <w:rsid w:val="001D080F"/>
    <w:rsid w:val="001D2198"/>
    <w:rsid w:val="001D5073"/>
    <w:rsid w:val="001D6842"/>
    <w:rsid w:val="001E30BE"/>
    <w:rsid w:val="001E5741"/>
    <w:rsid w:val="001E5749"/>
    <w:rsid w:val="001E71D8"/>
    <w:rsid w:val="001F067B"/>
    <w:rsid w:val="001F0725"/>
    <w:rsid w:val="001F0D35"/>
    <w:rsid w:val="001F2141"/>
    <w:rsid w:val="001F6747"/>
    <w:rsid w:val="002054B0"/>
    <w:rsid w:val="002057FA"/>
    <w:rsid w:val="00205E6D"/>
    <w:rsid w:val="0021274F"/>
    <w:rsid w:val="002169FA"/>
    <w:rsid w:val="00221102"/>
    <w:rsid w:val="002221AE"/>
    <w:rsid w:val="002224E0"/>
    <w:rsid w:val="002231D0"/>
    <w:rsid w:val="00232437"/>
    <w:rsid w:val="00234549"/>
    <w:rsid w:val="00234E22"/>
    <w:rsid w:val="002361C5"/>
    <w:rsid w:val="0024607B"/>
    <w:rsid w:val="0024669A"/>
    <w:rsid w:val="00246A9E"/>
    <w:rsid w:val="00262695"/>
    <w:rsid w:val="002705D4"/>
    <w:rsid w:val="0027088A"/>
    <w:rsid w:val="00270FEC"/>
    <w:rsid w:val="002812B5"/>
    <w:rsid w:val="00282D44"/>
    <w:rsid w:val="00284CC7"/>
    <w:rsid w:val="00284D64"/>
    <w:rsid w:val="00286A98"/>
    <w:rsid w:val="00290197"/>
    <w:rsid w:val="002904D5"/>
    <w:rsid w:val="002914AE"/>
    <w:rsid w:val="0029678C"/>
    <w:rsid w:val="002A0E8D"/>
    <w:rsid w:val="002A23EB"/>
    <w:rsid w:val="002A347B"/>
    <w:rsid w:val="002A3935"/>
    <w:rsid w:val="002B2354"/>
    <w:rsid w:val="002B2976"/>
    <w:rsid w:val="002B5ADD"/>
    <w:rsid w:val="002C02E8"/>
    <w:rsid w:val="002C24D1"/>
    <w:rsid w:val="002D0549"/>
    <w:rsid w:val="002D2252"/>
    <w:rsid w:val="002D2503"/>
    <w:rsid w:val="002D3246"/>
    <w:rsid w:val="002D376E"/>
    <w:rsid w:val="002E0027"/>
    <w:rsid w:val="002F20AC"/>
    <w:rsid w:val="003002E4"/>
    <w:rsid w:val="00301193"/>
    <w:rsid w:val="00302B40"/>
    <w:rsid w:val="003033C6"/>
    <w:rsid w:val="00303B17"/>
    <w:rsid w:val="00303B6B"/>
    <w:rsid w:val="00305A51"/>
    <w:rsid w:val="003076AF"/>
    <w:rsid w:val="00310DFF"/>
    <w:rsid w:val="00310F7D"/>
    <w:rsid w:val="00311AE1"/>
    <w:rsid w:val="00324FC0"/>
    <w:rsid w:val="00325079"/>
    <w:rsid w:val="003317BF"/>
    <w:rsid w:val="00331E40"/>
    <w:rsid w:val="00335E3E"/>
    <w:rsid w:val="003374C1"/>
    <w:rsid w:val="003411B8"/>
    <w:rsid w:val="00350786"/>
    <w:rsid w:val="00353DF4"/>
    <w:rsid w:val="003557F8"/>
    <w:rsid w:val="003618C5"/>
    <w:rsid w:val="00362FCD"/>
    <w:rsid w:val="003715B3"/>
    <w:rsid w:val="003723CD"/>
    <w:rsid w:val="00374DC3"/>
    <w:rsid w:val="00376AC8"/>
    <w:rsid w:val="00381058"/>
    <w:rsid w:val="00381AE0"/>
    <w:rsid w:val="00384335"/>
    <w:rsid w:val="00385BF0"/>
    <w:rsid w:val="00387B51"/>
    <w:rsid w:val="00392646"/>
    <w:rsid w:val="00392A41"/>
    <w:rsid w:val="0039422B"/>
    <w:rsid w:val="003960A1"/>
    <w:rsid w:val="003962DD"/>
    <w:rsid w:val="00397CF4"/>
    <w:rsid w:val="003A0C68"/>
    <w:rsid w:val="003A18CB"/>
    <w:rsid w:val="003A49D3"/>
    <w:rsid w:val="003A522E"/>
    <w:rsid w:val="003A592D"/>
    <w:rsid w:val="003A5ED3"/>
    <w:rsid w:val="003A6FDA"/>
    <w:rsid w:val="003B0A23"/>
    <w:rsid w:val="003B1645"/>
    <w:rsid w:val="003C599A"/>
    <w:rsid w:val="003C6B36"/>
    <w:rsid w:val="003C6F28"/>
    <w:rsid w:val="003D0909"/>
    <w:rsid w:val="003D3E3B"/>
    <w:rsid w:val="003E26AB"/>
    <w:rsid w:val="003E6927"/>
    <w:rsid w:val="003E714E"/>
    <w:rsid w:val="003E7CEA"/>
    <w:rsid w:val="003E7EF5"/>
    <w:rsid w:val="003E7F3B"/>
    <w:rsid w:val="003F6E81"/>
    <w:rsid w:val="0040163D"/>
    <w:rsid w:val="004017FA"/>
    <w:rsid w:val="0040239B"/>
    <w:rsid w:val="0040715E"/>
    <w:rsid w:val="004121D4"/>
    <w:rsid w:val="004143A0"/>
    <w:rsid w:val="00416FB6"/>
    <w:rsid w:val="00420F64"/>
    <w:rsid w:val="00421FF6"/>
    <w:rsid w:val="00425A12"/>
    <w:rsid w:val="0042643D"/>
    <w:rsid w:val="00426D47"/>
    <w:rsid w:val="00426F02"/>
    <w:rsid w:val="004375F6"/>
    <w:rsid w:val="0044087B"/>
    <w:rsid w:val="00440919"/>
    <w:rsid w:val="00440E32"/>
    <w:rsid w:val="00444F00"/>
    <w:rsid w:val="00447866"/>
    <w:rsid w:val="00450DED"/>
    <w:rsid w:val="004567B4"/>
    <w:rsid w:val="00456F9D"/>
    <w:rsid w:val="00462C88"/>
    <w:rsid w:val="00464480"/>
    <w:rsid w:val="0046509D"/>
    <w:rsid w:val="00470385"/>
    <w:rsid w:val="00480529"/>
    <w:rsid w:val="0048090A"/>
    <w:rsid w:val="00484508"/>
    <w:rsid w:val="00487989"/>
    <w:rsid w:val="004937E3"/>
    <w:rsid w:val="00493EE1"/>
    <w:rsid w:val="0049443B"/>
    <w:rsid w:val="004956FA"/>
    <w:rsid w:val="004A02BA"/>
    <w:rsid w:val="004A0779"/>
    <w:rsid w:val="004A1844"/>
    <w:rsid w:val="004A35F0"/>
    <w:rsid w:val="004A49E8"/>
    <w:rsid w:val="004A5B8C"/>
    <w:rsid w:val="004A6DBF"/>
    <w:rsid w:val="004A764D"/>
    <w:rsid w:val="004B0660"/>
    <w:rsid w:val="004B0856"/>
    <w:rsid w:val="004B2608"/>
    <w:rsid w:val="004B3A6E"/>
    <w:rsid w:val="004B579B"/>
    <w:rsid w:val="004B596A"/>
    <w:rsid w:val="004B6ADC"/>
    <w:rsid w:val="004B715D"/>
    <w:rsid w:val="004C018E"/>
    <w:rsid w:val="004C53EB"/>
    <w:rsid w:val="004C55A4"/>
    <w:rsid w:val="004C60C2"/>
    <w:rsid w:val="004C79A0"/>
    <w:rsid w:val="004C7B44"/>
    <w:rsid w:val="004D5CB9"/>
    <w:rsid w:val="004D60CA"/>
    <w:rsid w:val="004E3265"/>
    <w:rsid w:val="004E478D"/>
    <w:rsid w:val="004E5069"/>
    <w:rsid w:val="004F3412"/>
    <w:rsid w:val="004F3959"/>
    <w:rsid w:val="004F6D16"/>
    <w:rsid w:val="00501FEA"/>
    <w:rsid w:val="0050225C"/>
    <w:rsid w:val="00504B86"/>
    <w:rsid w:val="00506CC9"/>
    <w:rsid w:val="00507A12"/>
    <w:rsid w:val="00517822"/>
    <w:rsid w:val="00523BC8"/>
    <w:rsid w:val="00524BDA"/>
    <w:rsid w:val="005252E9"/>
    <w:rsid w:val="005261BB"/>
    <w:rsid w:val="00526E1B"/>
    <w:rsid w:val="00531901"/>
    <w:rsid w:val="0053370C"/>
    <w:rsid w:val="00535C25"/>
    <w:rsid w:val="00535F3D"/>
    <w:rsid w:val="00536045"/>
    <w:rsid w:val="0053749E"/>
    <w:rsid w:val="00537DF3"/>
    <w:rsid w:val="00545CBE"/>
    <w:rsid w:val="00545F00"/>
    <w:rsid w:val="005462FD"/>
    <w:rsid w:val="00547C31"/>
    <w:rsid w:val="005513D6"/>
    <w:rsid w:val="00552AA7"/>
    <w:rsid w:val="005548FF"/>
    <w:rsid w:val="00554F8C"/>
    <w:rsid w:val="0055746A"/>
    <w:rsid w:val="00557608"/>
    <w:rsid w:val="00557C91"/>
    <w:rsid w:val="00560711"/>
    <w:rsid w:val="00560BDB"/>
    <w:rsid w:val="00563252"/>
    <w:rsid w:val="00563CF6"/>
    <w:rsid w:val="0057293E"/>
    <w:rsid w:val="00573964"/>
    <w:rsid w:val="005766F0"/>
    <w:rsid w:val="005825F3"/>
    <w:rsid w:val="005827D7"/>
    <w:rsid w:val="005859D2"/>
    <w:rsid w:val="00586566"/>
    <w:rsid w:val="00592693"/>
    <w:rsid w:val="005A3080"/>
    <w:rsid w:val="005A34A4"/>
    <w:rsid w:val="005B11A8"/>
    <w:rsid w:val="005B13BA"/>
    <w:rsid w:val="005B7913"/>
    <w:rsid w:val="005C1C7A"/>
    <w:rsid w:val="005C2464"/>
    <w:rsid w:val="005C32E1"/>
    <w:rsid w:val="005C5008"/>
    <w:rsid w:val="005C68E8"/>
    <w:rsid w:val="005C7699"/>
    <w:rsid w:val="005D5A4E"/>
    <w:rsid w:val="005D63CA"/>
    <w:rsid w:val="005D7945"/>
    <w:rsid w:val="005F760F"/>
    <w:rsid w:val="005F7B51"/>
    <w:rsid w:val="006032DC"/>
    <w:rsid w:val="0060589D"/>
    <w:rsid w:val="00610177"/>
    <w:rsid w:val="00612058"/>
    <w:rsid w:val="0061292F"/>
    <w:rsid w:val="006167DA"/>
    <w:rsid w:val="00616A8E"/>
    <w:rsid w:val="00621BF1"/>
    <w:rsid w:val="006242E0"/>
    <w:rsid w:val="00630BB1"/>
    <w:rsid w:val="00632CDA"/>
    <w:rsid w:val="00634FAE"/>
    <w:rsid w:val="006413B9"/>
    <w:rsid w:val="00642529"/>
    <w:rsid w:val="00644B38"/>
    <w:rsid w:val="006507C2"/>
    <w:rsid w:val="00652404"/>
    <w:rsid w:val="00652739"/>
    <w:rsid w:val="00653591"/>
    <w:rsid w:val="006578A6"/>
    <w:rsid w:val="00665CF5"/>
    <w:rsid w:val="006758EF"/>
    <w:rsid w:val="00675B02"/>
    <w:rsid w:val="006808FA"/>
    <w:rsid w:val="00680ADD"/>
    <w:rsid w:val="006820CC"/>
    <w:rsid w:val="006854C7"/>
    <w:rsid w:val="00686515"/>
    <w:rsid w:val="006873B2"/>
    <w:rsid w:val="00697F08"/>
    <w:rsid w:val="006A0587"/>
    <w:rsid w:val="006A1580"/>
    <w:rsid w:val="006A3EEC"/>
    <w:rsid w:val="006A4398"/>
    <w:rsid w:val="006B349B"/>
    <w:rsid w:val="006B4964"/>
    <w:rsid w:val="006B6F48"/>
    <w:rsid w:val="006C00CA"/>
    <w:rsid w:val="006C5305"/>
    <w:rsid w:val="006C69E2"/>
    <w:rsid w:val="006C75B0"/>
    <w:rsid w:val="006D05E0"/>
    <w:rsid w:val="006D1712"/>
    <w:rsid w:val="006D7858"/>
    <w:rsid w:val="006E1243"/>
    <w:rsid w:val="006E3F7F"/>
    <w:rsid w:val="006E6A82"/>
    <w:rsid w:val="006E75F1"/>
    <w:rsid w:val="006E7949"/>
    <w:rsid w:val="006F0E44"/>
    <w:rsid w:val="006F6063"/>
    <w:rsid w:val="006F765B"/>
    <w:rsid w:val="00702318"/>
    <w:rsid w:val="00702EAB"/>
    <w:rsid w:val="007061F7"/>
    <w:rsid w:val="00710AEF"/>
    <w:rsid w:val="00711A07"/>
    <w:rsid w:val="00712293"/>
    <w:rsid w:val="0071267A"/>
    <w:rsid w:val="00712878"/>
    <w:rsid w:val="0071439C"/>
    <w:rsid w:val="00733A3E"/>
    <w:rsid w:val="0073723E"/>
    <w:rsid w:val="00743651"/>
    <w:rsid w:val="0074401A"/>
    <w:rsid w:val="00744821"/>
    <w:rsid w:val="00747495"/>
    <w:rsid w:val="007514FA"/>
    <w:rsid w:val="007560D8"/>
    <w:rsid w:val="00762500"/>
    <w:rsid w:val="007634BE"/>
    <w:rsid w:val="00766388"/>
    <w:rsid w:val="00766BA5"/>
    <w:rsid w:val="0076754D"/>
    <w:rsid w:val="007719B4"/>
    <w:rsid w:val="00771EE3"/>
    <w:rsid w:val="007734E1"/>
    <w:rsid w:val="00773719"/>
    <w:rsid w:val="0077667D"/>
    <w:rsid w:val="00776C25"/>
    <w:rsid w:val="00777E80"/>
    <w:rsid w:val="0078204E"/>
    <w:rsid w:val="007907C9"/>
    <w:rsid w:val="00791AEE"/>
    <w:rsid w:val="00794E5F"/>
    <w:rsid w:val="00795AFC"/>
    <w:rsid w:val="007A189C"/>
    <w:rsid w:val="007A5B8C"/>
    <w:rsid w:val="007A5C3A"/>
    <w:rsid w:val="007A7BEA"/>
    <w:rsid w:val="007B2940"/>
    <w:rsid w:val="007B6A5D"/>
    <w:rsid w:val="007B7B8B"/>
    <w:rsid w:val="007C1818"/>
    <w:rsid w:val="007C3189"/>
    <w:rsid w:val="007C3DD8"/>
    <w:rsid w:val="007D27B1"/>
    <w:rsid w:val="007D3369"/>
    <w:rsid w:val="007F6BCB"/>
    <w:rsid w:val="00801E39"/>
    <w:rsid w:val="00811C37"/>
    <w:rsid w:val="00812284"/>
    <w:rsid w:val="008129F2"/>
    <w:rsid w:val="00812B35"/>
    <w:rsid w:val="00815822"/>
    <w:rsid w:val="00815D63"/>
    <w:rsid w:val="00815DB2"/>
    <w:rsid w:val="0081610A"/>
    <w:rsid w:val="0081720B"/>
    <w:rsid w:val="00817B0D"/>
    <w:rsid w:val="00817D97"/>
    <w:rsid w:val="0082028D"/>
    <w:rsid w:val="008224ED"/>
    <w:rsid w:val="008229AA"/>
    <w:rsid w:val="00822D95"/>
    <w:rsid w:val="00823EDC"/>
    <w:rsid w:val="008263A4"/>
    <w:rsid w:val="0082767F"/>
    <w:rsid w:val="0083150B"/>
    <w:rsid w:val="0083717B"/>
    <w:rsid w:val="00842098"/>
    <w:rsid w:val="00843C49"/>
    <w:rsid w:val="00844DDF"/>
    <w:rsid w:val="008460E3"/>
    <w:rsid w:val="008473E5"/>
    <w:rsid w:val="00851E21"/>
    <w:rsid w:val="00853024"/>
    <w:rsid w:val="0085640A"/>
    <w:rsid w:val="00856C6B"/>
    <w:rsid w:val="00863416"/>
    <w:rsid w:val="008663EF"/>
    <w:rsid w:val="00870624"/>
    <w:rsid w:val="00871EEB"/>
    <w:rsid w:val="00872D62"/>
    <w:rsid w:val="00873258"/>
    <w:rsid w:val="0088177D"/>
    <w:rsid w:val="00887101"/>
    <w:rsid w:val="0088716C"/>
    <w:rsid w:val="00890256"/>
    <w:rsid w:val="008919E9"/>
    <w:rsid w:val="0089563A"/>
    <w:rsid w:val="0089745A"/>
    <w:rsid w:val="008A1D8B"/>
    <w:rsid w:val="008A3186"/>
    <w:rsid w:val="008A38E4"/>
    <w:rsid w:val="008A52EF"/>
    <w:rsid w:val="008A597F"/>
    <w:rsid w:val="008A5FFA"/>
    <w:rsid w:val="008B0966"/>
    <w:rsid w:val="008B2C7C"/>
    <w:rsid w:val="008B3072"/>
    <w:rsid w:val="008B565C"/>
    <w:rsid w:val="008B7E2F"/>
    <w:rsid w:val="008C2DA6"/>
    <w:rsid w:val="008C2FE8"/>
    <w:rsid w:val="008C4955"/>
    <w:rsid w:val="008D2B37"/>
    <w:rsid w:val="008D4B67"/>
    <w:rsid w:val="008D6F79"/>
    <w:rsid w:val="008E6AF8"/>
    <w:rsid w:val="008F04F3"/>
    <w:rsid w:val="008F1F75"/>
    <w:rsid w:val="008F2F3F"/>
    <w:rsid w:val="008F7005"/>
    <w:rsid w:val="00900E35"/>
    <w:rsid w:val="00901CC9"/>
    <w:rsid w:val="00911099"/>
    <w:rsid w:val="0091729D"/>
    <w:rsid w:val="00920D95"/>
    <w:rsid w:val="009227A5"/>
    <w:rsid w:val="0092551A"/>
    <w:rsid w:val="009315EB"/>
    <w:rsid w:val="00934656"/>
    <w:rsid w:val="00936DDC"/>
    <w:rsid w:val="009407F0"/>
    <w:rsid w:val="00941FD5"/>
    <w:rsid w:val="009420C7"/>
    <w:rsid w:val="00942453"/>
    <w:rsid w:val="00944A05"/>
    <w:rsid w:val="00952031"/>
    <w:rsid w:val="00955808"/>
    <w:rsid w:val="0096115F"/>
    <w:rsid w:val="009632A3"/>
    <w:rsid w:val="0097230B"/>
    <w:rsid w:val="009775D0"/>
    <w:rsid w:val="00977A7D"/>
    <w:rsid w:val="009954CC"/>
    <w:rsid w:val="009959DB"/>
    <w:rsid w:val="00997210"/>
    <w:rsid w:val="00997AF4"/>
    <w:rsid w:val="009A6AEF"/>
    <w:rsid w:val="009A6FB7"/>
    <w:rsid w:val="009A783F"/>
    <w:rsid w:val="009A7E9A"/>
    <w:rsid w:val="009B1E37"/>
    <w:rsid w:val="009B2407"/>
    <w:rsid w:val="009B6CB1"/>
    <w:rsid w:val="009B7188"/>
    <w:rsid w:val="009B7853"/>
    <w:rsid w:val="009B7E99"/>
    <w:rsid w:val="009C19BC"/>
    <w:rsid w:val="009C19FA"/>
    <w:rsid w:val="009C4A01"/>
    <w:rsid w:val="009C51EF"/>
    <w:rsid w:val="009C6B4A"/>
    <w:rsid w:val="009C74FB"/>
    <w:rsid w:val="009D362E"/>
    <w:rsid w:val="009E2252"/>
    <w:rsid w:val="009E5AAC"/>
    <w:rsid w:val="009E6DD4"/>
    <w:rsid w:val="009E7DA6"/>
    <w:rsid w:val="009F3725"/>
    <w:rsid w:val="009F3EB8"/>
    <w:rsid w:val="009F4E85"/>
    <w:rsid w:val="009F5648"/>
    <w:rsid w:val="009F63DA"/>
    <w:rsid w:val="009F7095"/>
    <w:rsid w:val="009F7E1A"/>
    <w:rsid w:val="00A01213"/>
    <w:rsid w:val="00A026EF"/>
    <w:rsid w:val="00A04A9A"/>
    <w:rsid w:val="00A04B55"/>
    <w:rsid w:val="00A05570"/>
    <w:rsid w:val="00A0669C"/>
    <w:rsid w:val="00A07C85"/>
    <w:rsid w:val="00A116DE"/>
    <w:rsid w:val="00A126C6"/>
    <w:rsid w:val="00A15E95"/>
    <w:rsid w:val="00A161D2"/>
    <w:rsid w:val="00A167A7"/>
    <w:rsid w:val="00A17318"/>
    <w:rsid w:val="00A1755E"/>
    <w:rsid w:val="00A2057D"/>
    <w:rsid w:val="00A232AF"/>
    <w:rsid w:val="00A23FD8"/>
    <w:rsid w:val="00A266E3"/>
    <w:rsid w:val="00A30C38"/>
    <w:rsid w:val="00A3371A"/>
    <w:rsid w:val="00A33C7A"/>
    <w:rsid w:val="00A34A62"/>
    <w:rsid w:val="00A3542C"/>
    <w:rsid w:val="00A35FBE"/>
    <w:rsid w:val="00A44B4A"/>
    <w:rsid w:val="00A505C3"/>
    <w:rsid w:val="00A50AA3"/>
    <w:rsid w:val="00A52B5F"/>
    <w:rsid w:val="00A55935"/>
    <w:rsid w:val="00A56A65"/>
    <w:rsid w:val="00A57EAF"/>
    <w:rsid w:val="00A662BE"/>
    <w:rsid w:val="00A7374B"/>
    <w:rsid w:val="00A77CA7"/>
    <w:rsid w:val="00A832F7"/>
    <w:rsid w:val="00A87116"/>
    <w:rsid w:val="00A904A6"/>
    <w:rsid w:val="00A91F04"/>
    <w:rsid w:val="00A922FC"/>
    <w:rsid w:val="00A95303"/>
    <w:rsid w:val="00AA025B"/>
    <w:rsid w:val="00AA5E9B"/>
    <w:rsid w:val="00AA60F5"/>
    <w:rsid w:val="00AB4E92"/>
    <w:rsid w:val="00AB71F2"/>
    <w:rsid w:val="00AC444E"/>
    <w:rsid w:val="00AD44D1"/>
    <w:rsid w:val="00AD7B52"/>
    <w:rsid w:val="00AE3DC7"/>
    <w:rsid w:val="00AE4737"/>
    <w:rsid w:val="00AE4C62"/>
    <w:rsid w:val="00AE5112"/>
    <w:rsid w:val="00AE74C2"/>
    <w:rsid w:val="00AF6B6D"/>
    <w:rsid w:val="00AF73CD"/>
    <w:rsid w:val="00AF7F83"/>
    <w:rsid w:val="00B032BE"/>
    <w:rsid w:val="00B052CD"/>
    <w:rsid w:val="00B0587C"/>
    <w:rsid w:val="00B07FE9"/>
    <w:rsid w:val="00B10222"/>
    <w:rsid w:val="00B14BA4"/>
    <w:rsid w:val="00B15BC2"/>
    <w:rsid w:val="00B16446"/>
    <w:rsid w:val="00B17ED6"/>
    <w:rsid w:val="00B20805"/>
    <w:rsid w:val="00B20EEC"/>
    <w:rsid w:val="00B21B81"/>
    <w:rsid w:val="00B23042"/>
    <w:rsid w:val="00B246D7"/>
    <w:rsid w:val="00B25CD5"/>
    <w:rsid w:val="00B309E6"/>
    <w:rsid w:val="00B30AEE"/>
    <w:rsid w:val="00B32DAD"/>
    <w:rsid w:val="00B34CAA"/>
    <w:rsid w:val="00B45EDF"/>
    <w:rsid w:val="00B468E2"/>
    <w:rsid w:val="00B4794A"/>
    <w:rsid w:val="00B50242"/>
    <w:rsid w:val="00B51240"/>
    <w:rsid w:val="00B5146A"/>
    <w:rsid w:val="00B5434F"/>
    <w:rsid w:val="00B55913"/>
    <w:rsid w:val="00B5765D"/>
    <w:rsid w:val="00B57B19"/>
    <w:rsid w:val="00B60913"/>
    <w:rsid w:val="00B64144"/>
    <w:rsid w:val="00B67953"/>
    <w:rsid w:val="00B70528"/>
    <w:rsid w:val="00B7201E"/>
    <w:rsid w:val="00B72597"/>
    <w:rsid w:val="00B72D79"/>
    <w:rsid w:val="00B72E43"/>
    <w:rsid w:val="00B77BCF"/>
    <w:rsid w:val="00B832F1"/>
    <w:rsid w:val="00B84ABD"/>
    <w:rsid w:val="00B90F42"/>
    <w:rsid w:val="00B91E11"/>
    <w:rsid w:val="00B94443"/>
    <w:rsid w:val="00B97C88"/>
    <w:rsid w:val="00BA0C49"/>
    <w:rsid w:val="00BA4273"/>
    <w:rsid w:val="00BA655F"/>
    <w:rsid w:val="00BB04B1"/>
    <w:rsid w:val="00BD0E43"/>
    <w:rsid w:val="00BD39B0"/>
    <w:rsid w:val="00BE4A5E"/>
    <w:rsid w:val="00BE52FD"/>
    <w:rsid w:val="00BF0A5E"/>
    <w:rsid w:val="00BF17AF"/>
    <w:rsid w:val="00BF358F"/>
    <w:rsid w:val="00BF598F"/>
    <w:rsid w:val="00C013CB"/>
    <w:rsid w:val="00C01431"/>
    <w:rsid w:val="00C02485"/>
    <w:rsid w:val="00C0327E"/>
    <w:rsid w:val="00C058BF"/>
    <w:rsid w:val="00C1059A"/>
    <w:rsid w:val="00C11126"/>
    <w:rsid w:val="00C11A65"/>
    <w:rsid w:val="00C158CA"/>
    <w:rsid w:val="00C16B45"/>
    <w:rsid w:val="00C171F1"/>
    <w:rsid w:val="00C204D3"/>
    <w:rsid w:val="00C20E01"/>
    <w:rsid w:val="00C21B07"/>
    <w:rsid w:val="00C23207"/>
    <w:rsid w:val="00C2338F"/>
    <w:rsid w:val="00C32B94"/>
    <w:rsid w:val="00C35048"/>
    <w:rsid w:val="00C35E3E"/>
    <w:rsid w:val="00C4165D"/>
    <w:rsid w:val="00C420CE"/>
    <w:rsid w:val="00C4403B"/>
    <w:rsid w:val="00C4702A"/>
    <w:rsid w:val="00C51343"/>
    <w:rsid w:val="00C57797"/>
    <w:rsid w:val="00C60384"/>
    <w:rsid w:val="00C64496"/>
    <w:rsid w:val="00C72D32"/>
    <w:rsid w:val="00C81D3C"/>
    <w:rsid w:val="00C826F1"/>
    <w:rsid w:val="00C85103"/>
    <w:rsid w:val="00C918CE"/>
    <w:rsid w:val="00C91C6C"/>
    <w:rsid w:val="00C9382B"/>
    <w:rsid w:val="00CA2880"/>
    <w:rsid w:val="00CB05E0"/>
    <w:rsid w:val="00CB4675"/>
    <w:rsid w:val="00CB5653"/>
    <w:rsid w:val="00CB5872"/>
    <w:rsid w:val="00CB64DD"/>
    <w:rsid w:val="00CC5A56"/>
    <w:rsid w:val="00CD0020"/>
    <w:rsid w:val="00CD3299"/>
    <w:rsid w:val="00CE440F"/>
    <w:rsid w:val="00CF2DCA"/>
    <w:rsid w:val="00CF3581"/>
    <w:rsid w:val="00CF39C8"/>
    <w:rsid w:val="00CF581D"/>
    <w:rsid w:val="00CF68A1"/>
    <w:rsid w:val="00CF707E"/>
    <w:rsid w:val="00CF7D60"/>
    <w:rsid w:val="00D01218"/>
    <w:rsid w:val="00D03CEE"/>
    <w:rsid w:val="00D049AB"/>
    <w:rsid w:val="00D076FA"/>
    <w:rsid w:val="00D10442"/>
    <w:rsid w:val="00D13510"/>
    <w:rsid w:val="00D14E52"/>
    <w:rsid w:val="00D15A44"/>
    <w:rsid w:val="00D16A7A"/>
    <w:rsid w:val="00D20964"/>
    <w:rsid w:val="00D20A77"/>
    <w:rsid w:val="00D21A39"/>
    <w:rsid w:val="00D265B2"/>
    <w:rsid w:val="00D3213F"/>
    <w:rsid w:val="00D35E5A"/>
    <w:rsid w:val="00D40768"/>
    <w:rsid w:val="00D54F9B"/>
    <w:rsid w:val="00D6058B"/>
    <w:rsid w:val="00D755F9"/>
    <w:rsid w:val="00D76AB7"/>
    <w:rsid w:val="00D76DC9"/>
    <w:rsid w:val="00D85013"/>
    <w:rsid w:val="00D866B6"/>
    <w:rsid w:val="00D86E25"/>
    <w:rsid w:val="00D91DE1"/>
    <w:rsid w:val="00D921FE"/>
    <w:rsid w:val="00D96769"/>
    <w:rsid w:val="00DA01F1"/>
    <w:rsid w:val="00DA492C"/>
    <w:rsid w:val="00DA5BE5"/>
    <w:rsid w:val="00DB0324"/>
    <w:rsid w:val="00DB28F2"/>
    <w:rsid w:val="00DB7E8E"/>
    <w:rsid w:val="00DC2A3F"/>
    <w:rsid w:val="00DC2AC8"/>
    <w:rsid w:val="00DC5EE1"/>
    <w:rsid w:val="00DC6075"/>
    <w:rsid w:val="00DD21BF"/>
    <w:rsid w:val="00DD431E"/>
    <w:rsid w:val="00DD46C1"/>
    <w:rsid w:val="00DD5E29"/>
    <w:rsid w:val="00DE0DB4"/>
    <w:rsid w:val="00DE137E"/>
    <w:rsid w:val="00DE36B0"/>
    <w:rsid w:val="00DE4593"/>
    <w:rsid w:val="00DE6B8B"/>
    <w:rsid w:val="00DE7278"/>
    <w:rsid w:val="00DF29EC"/>
    <w:rsid w:val="00DF6AE4"/>
    <w:rsid w:val="00DF7A60"/>
    <w:rsid w:val="00E006D9"/>
    <w:rsid w:val="00E02D66"/>
    <w:rsid w:val="00E03215"/>
    <w:rsid w:val="00E06185"/>
    <w:rsid w:val="00E069B1"/>
    <w:rsid w:val="00E07521"/>
    <w:rsid w:val="00E14593"/>
    <w:rsid w:val="00E1515C"/>
    <w:rsid w:val="00E154D2"/>
    <w:rsid w:val="00E20AF4"/>
    <w:rsid w:val="00E23EF5"/>
    <w:rsid w:val="00E24792"/>
    <w:rsid w:val="00E24FDD"/>
    <w:rsid w:val="00E25A97"/>
    <w:rsid w:val="00E26351"/>
    <w:rsid w:val="00E26B01"/>
    <w:rsid w:val="00E3215D"/>
    <w:rsid w:val="00E32635"/>
    <w:rsid w:val="00E32AB7"/>
    <w:rsid w:val="00E330FE"/>
    <w:rsid w:val="00E35832"/>
    <w:rsid w:val="00E36807"/>
    <w:rsid w:val="00E37A01"/>
    <w:rsid w:val="00E43E62"/>
    <w:rsid w:val="00E44C13"/>
    <w:rsid w:val="00E44F00"/>
    <w:rsid w:val="00E45C97"/>
    <w:rsid w:val="00E45E80"/>
    <w:rsid w:val="00E45FEB"/>
    <w:rsid w:val="00E53C2D"/>
    <w:rsid w:val="00E55C2A"/>
    <w:rsid w:val="00E61CCB"/>
    <w:rsid w:val="00E63164"/>
    <w:rsid w:val="00E639BE"/>
    <w:rsid w:val="00E647A7"/>
    <w:rsid w:val="00E6583B"/>
    <w:rsid w:val="00E734EC"/>
    <w:rsid w:val="00E77B0D"/>
    <w:rsid w:val="00E81976"/>
    <w:rsid w:val="00E83A01"/>
    <w:rsid w:val="00E9147E"/>
    <w:rsid w:val="00E91C2D"/>
    <w:rsid w:val="00E92B7C"/>
    <w:rsid w:val="00E92D16"/>
    <w:rsid w:val="00E932F3"/>
    <w:rsid w:val="00EA1524"/>
    <w:rsid w:val="00EA3925"/>
    <w:rsid w:val="00EB18C1"/>
    <w:rsid w:val="00EB1BD9"/>
    <w:rsid w:val="00EB25D1"/>
    <w:rsid w:val="00EB3DF5"/>
    <w:rsid w:val="00EB4AA2"/>
    <w:rsid w:val="00EB5C20"/>
    <w:rsid w:val="00EB6955"/>
    <w:rsid w:val="00EC0452"/>
    <w:rsid w:val="00EC203E"/>
    <w:rsid w:val="00EC394C"/>
    <w:rsid w:val="00EC59C8"/>
    <w:rsid w:val="00ED328C"/>
    <w:rsid w:val="00ED4ED5"/>
    <w:rsid w:val="00ED5858"/>
    <w:rsid w:val="00ED5C85"/>
    <w:rsid w:val="00ED7468"/>
    <w:rsid w:val="00EE2C12"/>
    <w:rsid w:val="00EE3041"/>
    <w:rsid w:val="00EE37F2"/>
    <w:rsid w:val="00EE668E"/>
    <w:rsid w:val="00EF18EB"/>
    <w:rsid w:val="00EF313F"/>
    <w:rsid w:val="00EF4A35"/>
    <w:rsid w:val="00EF51BB"/>
    <w:rsid w:val="00EF6331"/>
    <w:rsid w:val="00F01CF0"/>
    <w:rsid w:val="00F01F58"/>
    <w:rsid w:val="00F02E53"/>
    <w:rsid w:val="00F05776"/>
    <w:rsid w:val="00F22EFD"/>
    <w:rsid w:val="00F3087B"/>
    <w:rsid w:val="00F3121A"/>
    <w:rsid w:val="00F33ECC"/>
    <w:rsid w:val="00F35D7C"/>
    <w:rsid w:val="00F42AB2"/>
    <w:rsid w:val="00F44874"/>
    <w:rsid w:val="00F47D03"/>
    <w:rsid w:val="00F509A3"/>
    <w:rsid w:val="00F513E2"/>
    <w:rsid w:val="00F52E1F"/>
    <w:rsid w:val="00F53612"/>
    <w:rsid w:val="00F53D37"/>
    <w:rsid w:val="00F551A3"/>
    <w:rsid w:val="00F56090"/>
    <w:rsid w:val="00F56EF1"/>
    <w:rsid w:val="00F609C6"/>
    <w:rsid w:val="00F60C0E"/>
    <w:rsid w:val="00F6665D"/>
    <w:rsid w:val="00F66B57"/>
    <w:rsid w:val="00F67094"/>
    <w:rsid w:val="00F6728F"/>
    <w:rsid w:val="00F67AD8"/>
    <w:rsid w:val="00F67F4A"/>
    <w:rsid w:val="00F70689"/>
    <w:rsid w:val="00F706AF"/>
    <w:rsid w:val="00F708AD"/>
    <w:rsid w:val="00F7225E"/>
    <w:rsid w:val="00F749F1"/>
    <w:rsid w:val="00F77033"/>
    <w:rsid w:val="00F77658"/>
    <w:rsid w:val="00F776E0"/>
    <w:rsid w:val="00F84D69"/>
    <w:rsid w:val="00F85C55"/>
    <w:rsid w:val="00F8763A"/>
    <w:rsid w:val="00F92BFB"/>
    <w:rsid w:val="00F96CAA"/>
    <w:rsid w:val="00F9766E"/>
    <w:rsid w:val="00FA3A0C"/>
    <w:rsid w:val="00FA6EFD"/>
    <w:rsid w:val="00FA7283"/>
    <w:rsid w:val="00FA7BDF"/>
    <w:rsid w:val="00FB2389"/>
    <w:rsid w:val="00FB53A5"/>
    <w:rsid w:val="00FB543B"/>
    <w:rsid w:val="00FC04CE"/>
    <w:rsid w:val="00FD1D02"/>
    <w:rsid w:val="00FE0BD7"/>
    <w:rsid w:val="00FE1BC9"/>
    <w:rsid w:val="00FE793A"/>
    <w:rsid w:val="00FE7DCC"/>
    <w:rsid w:val="00FF21B9"/>
    <w:rsid w:val="00FF2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4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A18CB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E91C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91C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6F0E44"/>
    <w:pPr>
      <w:tabs>
        <w:tab w:val="center" w:pos="4536"/>
        <w:tab w:val="right" w:pos="9072"/>
      </w:tabs>
    </w:pPr>
  </w:style>
  <w:style w:type="paragraph" w:customStyle="1" w:styleId="ZRISubkopbodytekst">
    <w:name w:val="_ZRI Subkop bodytekst"/>
    <w:basedOn w:val="Standaard"/>
    <w:qFormat/>
    <w:rsid w:val="000445E9"/>
    <w:pPr>
      <w:ind w:left="567"/>
    </w:pPr>
  </w:style>
  <w:style w:type="table" w:styleId="Tabelraster">
    <w:name w:val="Table Grid"/>
    <w:basedOn w:val="Standaardtabel"/>
    <w:rsid w:val="003A522E"/>
    <w:pPr>
      <w:spacing w:line="32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RIKop">
    <w:name w:val="_ZRI Kop"/>
    <w:basedOn w:val="Standaard"/>
    <w:next w:val="Standaard"/>
    <w:uiPriority w:val="99"/>
    <w:qFormat/>
    <w:rsid w:val="00EA1524"/>
    <w:pPr>
      <w:numPr>
        <w:numId w:val="5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EA1524"/>
    <w:pPr>
      <w:numPr>
        <w:ilvl w:val="1"/>
        <w:numId w:val="5"/>
      </w:numPr>
      <w:outlineLvl w:val="1"/>
    </w:pPr>
    <w:rPr>
      <w:b/>
      <w:sz w:val="20"/>
    </w:rPr>
  </w:style>
  <w:style w:type="paragraph" w:customStyle="1" w:styleId="ZRISubkop">
    <w:name w:val="_ZRI Subkop"/>
    <w:basedOn w:val="Standaard"/>
    <w:next w:val="Standaard"/>
    <w:uiPriority w:val="99"/>
    <w:qFormat/>
    <w:rsid w:val="00EA1524"/>
    <w:pPr>
      <w:numPr>
        <w:ilvl w:val="2"/>
        <w:numId w:val="5"/>
      </w:numPr>
      <w:tabs>
        <w:tab w:val="clear" w:pos="1133"/>
        <w:tab w:val="num" w:pos="567"/>
      </w:tabs>
      <w:ind w:left="567"/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16A8E"/>
    <w:pPr>
      <w:tabs>
        <w:tab w:val="left" w:pos="567"/>
        <w:tab w:val="right" w:pos="5103"/>
      </w:tabs>
      <w:spacing w:before="240"/>
    </w:pPr>
  </w:style>
  <w:style w:type="paragraph" w:styleId="Inhopg2">
    <w:name w:val="toc 2"/>
    <w:basedOn w:val="Standaard"/>
    <w:next w:val="Standaard"/>
    <w:autoRedefine/>
    <w:uiPriority w:val="39"/>
    <w:rsid w:val="00842098"/>
    <w:pPr>
      <w:tabs>
        <w:tab w:val="left" w:pos="567"/>
        <w:tab w:val="right" w:pos="5103"/>
      </w:tabs>
    </w:pPr>
  </w:style>
  <w:style w:type="paragraph" w:styleId="Inhopg3">
    <w:name w:val="toc 3"/>
    <w:basedOn w:val="Standaard"/>
    <w:next w:val="Standaard"/>
    <w:autoRedefine/>
    <w:uiPriority w:val="39"/>
    <w:rsid w:val="00000570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rsid w:val="00842098"/>
    <w:rPr>
      <w:color w:val="0000FF"/>
      <w:u w:val="single"/>
    </w:rPr>
  </w:style>
  <w:style w:type="paragraph" w:styleId="Koptekst">
    <w:name w:val="header"/>
    <w:basedOn w:val="Standaard"/>
    <w:link w:val="KoptekstChar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02E53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uiPriority w:val="99"/>
    <w:qFormat/>
    <w:rsid w:val="00EA1524"/>
    <w:pPr>
      <w:numPr>
        <w:numId w:val="0"/>
      </w:numPr>
    </w:pPr>
  </w:style>
  <w:style w:type="table" w:customStyle="1" w:styleId="ZRitabel">
    <w:name w:val="_ZRi tabel"/>
    <w:basedOn w:val="Standaardtabel"/>
    <w:rsid w:val="001D080F"/>
    <w:rPr>
      <w:rFonts w:ascii="Arial" w:hAnsi="Arial"/>
      <w:sz w:val="18"/>
    </w:rPr>
    <w:tblPr>
      <w:tblInd w:w="0" w:type="dxa"/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/>
        <w:sz w:val="18"/>
      </w:rPr>
    </w:tblStylePr>
  </w:style>
  <w:style w:type="paragraph" w:customStyle="1" w:styleId="ZRISubkopzondernummers">
    <w:name w:val="_ZRI Subkop zonder nummers"/>
    <w:basedOn w:val="ZRITussenkop"/>
    <w:next w:val="Standaard"/>
    <w:qFormat/>
    <w:rsid w:val="00EA1524"/>
    <w:pPr>
      <w:numPr>
        <w:ilvl w:val="0"/>
        <w:numId w:val="0"/>
      </w:numPr>
    </w:pPr>
    <w:rPr>
      <w:sz w:val="18"/>
    </w:rPr>
  </w:style>
  <w:style w:type="numbering" w:customStyle="1" w:styleId="ZRIOpsommingstekens">
    <w:name w:val="ZRI Opsommingstekens"/>
    <w:basedOn w:val="Geenlijst"/>
    <w:rsid w:val="00EB4AA2"/>
    <w:pPr>
      <w:numPr>
        <w:numId w:val="3"/>
      </w:numPr>
    </w:pPr>
  </w:style>
  <w:style w:type="character" w:customStyle="1" w:styleId="Kop1Char">
    <w:name w:val="Kop 1 Char"/>
    <w:basedOn w:val="Standaardalinea-lettertype"/>
    <w:link w:val="Kop1"/>
    <w:uiPriority w:val="9"/>
    <w:rsid w:val="00E91C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91C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20964"/>
    <w:pPr>
      <w:spacing w:line="284" w:lineRule="exact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20964"/>
    <w:rPr>
      <w:rFonts w:ascii="Arial" w:hAnsi="Arial"/>
      <w:sz w:val="18"/>
    </w:rPr>
  </w:style>
  <w:style w:type="paragraph" w:customStyle="1" w:styleId="Iso0">
    <w:name w:val="Iso"/>
    <w:rsid w:val="00811C37"/>
    <w:pPr>
      <w:widowControl w:val="0"/>
      <w:outlineLvl w:val="0"/>
    </w:pPr>
    <w:rPr>
      <w:rFonts w:ascii="Arial" w:eastAsia="Calibri" w:hAnsi="Arial"/>
      <w:sz w:val="12"/>
      <w:szCs w:val="12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811C37"/>
    <w:rPr>
      <w:rFonts w:ascii="Arial" w:hAnsi="Arial"/>
      <w:sz w:val="18"/>
      <w:szCs w:val="24"/>
    </w:rPr>
  </w:style>
  <w:style w:type="character" w:customStyle="1" w:styleId="KoptekstChar">
    <w:name w:val="Koptekst Char"/>
    <w:basedOn w:val="Standaardalinea-lettertype"/>
    <w:link w:val="Koptekst"/>
    <w:rsid w:val="00811C37"/>
    <w:rPr>
      <w:rFonts w:ascii="Arial" w:hAnsi="Arial"/>
      <w:sz w:val="18"/>
      <w:szCs w:val="24"/>
    </w:rPr>
  </w:style>
  <w:style w:type="paragraph" w:customStyle="1" w:styleId="ZRISubkop0">
    <w:name w:val="ZRI Subkop"/>
    <w:basedOn w:val="Standaard"/>
    <w:next w:val="Standaard"/>
    <w:rsid w:val="00811C37"/>
    <w:pPr>
      <w:tabs>
        <w:tab w:val="num" w:pos="567"/>
      </w:tabs>
      <w:ind w:left="567" w:hanging="567"/>
      <w:outlineLvl w:val="2"/>
    </w:pPr>
    <w:rPr>
      <w:b/>
    </w:rPr>
  </w:style>
  <w:style w:type="paragraph" w:customStyle="1" w:styleId="ZRITussenkop0">
    <w:name w:val="ZRI Tussenkop"/>
    <w:basedOn w:val="Standaard"/>
    <w:next w:val="Standaard"/>
    <w:link w:val="ZRITussenkopChar"/>
    <w:rsid w:val="00811C37"/>
    <w:pPr>
      <w:tabs>
        <w:tab w:val="num" w:pos="567"/>
      </w:tabs>
      <w:outlineLvl w:val="1"/>
    </w:pPr>
    <w:rPr>
      <w:b/>
      <w:sz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1C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1C3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11C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alweb">
    <w:name w:val="Normal (Web)"/>
    <w:basedOn w:val="Standaard"/>
    <w:uiPriority w:val="99"/>
    <w:semiHidden/>
    <w:unhideWhenUsed/>
    <w:rsid w:val="00811C37"/>
    <w:pPr>
      <w:spacing w:line="164" w:lineRule="atLeast"/>
    </w:pPr>
    <w:rPr>
      <w:rFonts w:cs="Arial"/>
      <w:sz w:val="11"/>
      <w:szCs w:val="11"/>
    </w:rPr>
  </w:style>
  <w:style w:type="paragraph" w:customStyle="1" w:styleId="ZRIKop0">
    <w:name w:val="ZRI Kop"/>
    <w:basedOn w:val="Standaard"/>
    <w:rsid w:val="00811C37"/>
    <w:pPr>
      <w:tabs>
        <w:tab w:val="left" w:pos="567"/>
      </w:tabs>
      <w:outlineLvl w:val="0"/>
    </w:pPr>
    <w:rPr>
      <w:b/>
      <w:sz w:val="20"/>
    </w:rPr>
  </w:style>
  <w:style w:type="character" w:customStyle="1" w:styleId="ZRITussenkopChar">
    <w:name w:val="ZRI Tussenkop Char"/>
    <w:basedOn w:val="Standaardalinea-lettertype"/>
    <w:link w:val="ZRITussenkop0"/>
    <w:rsid w:val="00811C37"/>
    <w:rPr>
      <w:rFonts w:ascii="Arial" w:hAnsi="Arial"/>
      <w:b/>
      <w:szCs w:val="24"/>
    </w:rPr>
  </w:style>
  <w:style w:type="paragraph" w:styleId="Lijstalinea">
    <w:name w:val="List Paragraph"/>
    <w:basedOn w:val="Standaard"/>
    <w:uiPriority w:val="34"/>
    <w:qFormat/>
    <w:rsid w:val="00811C37"/>
    <w:pPr>
      <w:spacing w:line="284" w:lineRule="exact"/>
      <w:ind w:left="720"/>
      <w:contextualSpacing/>
    </w:pPr>
  </w:style>
  <w:style w:type="character" w:styleId="Voetnootmarkering">
    <w:name w:val="footnote reference"/>
    <w:basedOn w:val="Standaardalinea-lettertype"/>
    <w:uiPriority w:val="99"/>
    <w:semiHidden/>
    <w:rsid w:val="00811C37"/>
    <w:rPr>
      <w:vertAlign w:val="superscript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811C37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811C37"/>
    <w:pPr>
      <w:spacing w:line="240" w:lineRule="auto"/>
      <w:ind w:left="360" w:hanging="180"/>
    </w:pPr>
  </w:style>
  <w:style w:type="character" w:styleId="Zwaar">
    <w:name w:val="Strong"/>
    <w:basedOn w:val="Standaardalinea-lettertype"/>
    <w:uiPriority w:val="22"/>
    <w:qFormat/>
    <w:rsid w:val="00811C37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811C37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811C37"/>
    <w:rPr>
      <w:rFonts w:ascii="Arial" w:hAnsi="Arial"/>
      <w:sz w:val="18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955808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5760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5760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5760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E2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E21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Huisstijl\Template\ZRI%20Huisstijlrappor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74B30-FB26-46D2-8A41-7C3D650B3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Huisstijlrapport.dotm</Template>
  <TotalTime>1</TotalTime>
  <Pages>1</Pages>
  <Words>72</Words>
  <Characters>518</Characters>
  <Application>Microsoft Office Word</Application>
  <DocSecurity>0</DocSecurity>
  <Lines>13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UAN1405R001</vt:lpstr>
    </vt:vector>
  </TitlesOfParts>
  <Company>van Zanten Raadgevende ingenieurs bv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UAN1405R001</dc:title>
  <dc:subject>UAN1405</dc:subject>
  <dc:creator>M.L. Thijs</dc:creator>
  <cp:keywords>UAN1405</cp:keywords>
  <dc:description>R001</dc:description>
  <cp:lastModifiedBy>Mark Thijs</cp:lastModifiedBy>
  <cp:revision>3</cp:revision>
  <cp:lastPrinted>2014-11-07T08:45:00Z</cp:lastPrinted>
  <dcterms:created xsi:type="dcterms:W3CDTF">2014-11-07T08:46:00Z</dcterms:created>
  <dcterms:modified xsi:type="dcterms:W3CDTF">2014-11-07T08:46:00Z</dcterms:modified>
  <cp:category>v0.99 W07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>3-11-2014</vt:lpwstr>
  </property>
  <property fmtid="{D5CDD505-2E9C-101B-9397-08002B2CF9AE}" pid="3" name="ZRI Documentdatum">
    <vt:lpwstr>7-11-2014</vt:lpwstr>
  </property>
</Properties>
</file>